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Calibri" w:hAnsi="Calibri"/>
          <w:lang w:val="ru-RU"/>
        </w:rPr>
      </w:pPr>
      <w:r>
        <w:rPr>
          <w:rFonts w:ascii="Calibri" w:hAnsi="Calibri"/>
          <w:lang w:val="ru-RU"/>
        </w:rPr>
        <w:t xml:space="preserve">Так, начинаю писать новый гайд, который перекрывает все предыдущие гайды. </w:t>
        <w:br/>
        <w:br/>
        <w:t>С чего всё началось?</w:t>
        <w:br/>
        <w:t xml:space="preserve">Всё началось с того, что я вдруг заметил, что моё состояние базируется на моих наблюдениях. Я заметил, что у меня есть первое наблюдение, что я не могу верить своим наблюдениям, потому что не могу их себе доказать. Потом второе наблюдение, что я не могу верить словам и описаниям описывающим мои наблюдения. Потом третье, четвёртое наблюдение и т. д. В какой-то момент я осознал, что моё хорошее состояние вызвано этими наблюдениями. Раньше у меня были другие наблюдения, мне казалось, что мои наблюдения это реальность из-за этого я верил своим наблюдениям и словам описывающим их, из-за этого первого наблюдения что мои наблюдения доказаны у меня было плохое состояние. Теперь же у меня хорошее состоние, потому что я внимательно присмотрелся к тому, что я вижу и понял, что я не вижу доказательств, что мои наблюдения это реальность </w:t>
      </w:r>
      <w:r>
        <w:rPr>
          <w:rFonts w:ascii="Calibri" w:hAnsi="Calibri"/>
          <w:lang w:val="ru-RU"/>
        </w:rPr>
        <w:t>и моё состояние изменилось, оно стало лучше</w:t>
      </w:r>
      <w:r>
        <w:rPr>
          <w:rFonts w:ascii="Calibri" w:hAnsi="Calibri"/>
          <w:lang w:val="ru-RU"/>
        </w:rPr>
        <w:t xml:space="preserve">. </w:t>
        <w:br/>
        <w:br/>
      </w:r>
      <w:r>
        <w:rPr>
          <w:rFonts w:ascii="Calibri" w:hAnsi="Calibri"/>
          <w:lang w:val="ru-RU"/>
        </w:rPr>
        <w:t>И вот ситуация, я нахожусь в хорошем состоянии потому что я стал лучше понимать, что я вижу и чего я не вижу. В какой то момент, я задумался о том, а что если я допустил ошибку в своих наблюдениях? Что если моё представление о моих наблюдениях ошибочно? Что если я не правильно разобрался в своих собственных наблюдениях, что если моё представление о том, что я вижу — ложно? Я понял, что я никак не могу проверить что мои наблюдения верны, из-за этого моё хорошее состояние пропало потому что оно держалось на наблюдениях, которые возможно полностью ошибочны. Я могу сколько угодно раз внимательно перепроверять свои наблюдения, но я никогда не смогу доказать себе, что я ни в чём не ошибся, всегда есть вероятность, что мои глаза меня в чём то обманули. Раньше я всегда верил, что я точно вижу то, что вижу, вопрос был лишь в том, что именно я вижу? Но теперь я потерял веру в то, что я вижу то, что вижу.</w:t>
        <w:br/>
        <w:br/>
        <w:t>Я потерял очень важную для жизни веру, что я вижу то, что вижу. Так же я потерял веру, что я чувствую то, что чувствую, слышу то, что слышу, ощущаю то, что ощущаю. В итоге я больше не верю, что я что-то вижу, я не верю, что я что-то чувствую, я не верю, что я что-то ощущаю, я не верю, что я что-то слышу. Я не верю, что я получаю какие-то наблюдения, ощущения, чувства, я не верю, что я вообще хоть что-то получаю. Я потерял вообще всё. Я не могу и не хочу жить без этой веры, но и вернуть её не получается, потому что я понял, что она была безосновательная. Я не могу верить в это даже если захочу, я физически потерял такую способность.</w:t>
      </w:r>
    </w:p>
    <w:p>
      <w:pPr>
        <w:pStyle w:val="Normal"/>
        <w:bidi w:val="0"/>
        <w:jc w:val="start"/>
        <w:rPr>
          <w:rFonts w:ascii="Calibri" w:hAnsi="Calibri"/>
        </w:rPr>
      </w:pPr>
      <w:r>
        <w:rPr>
          <w:rFonts w:ascii="Calibri" w:hAnsi="Calibri"/>
        </w:rPr>
        <w:br/>
        <w:t>Есть ещё кое-что. Я потерял веру в восприятие, поскольку понял, что моё восприятие может быть ошибочно. Я понял, что никак не могу проверить своё восприятие, не могу доказать что оно не ошибочно. А если я знаю, что моё восприятие может быть ошибочно, тогда оно не вызывает у меня никакого интереса, эмоций, чувств, удовольствия, потому что я просто не верю в свой опыт. Мой опыт может быть ошибочным, поэтому я не могу на него никак полагаться. Я не могу верить своим наблюдениям ни с какой точки зрения, потому что я не могу доказать себе свои наблюдения ни с какой точки зрения. Раньше я верил, что я не ошибаюсь, а теперь я не могу в это верить, потому что я не могу себе этого доказать. Как жить если веришь, что всё что ты видишь, чувствуешь, ощущаешь может быть ошибкой моего восприятия, что если ничиго из моего прошлого опыта вообще не было и мне всё это просто показалось, что если вся моя жизнь это ошибка моего восприятия? Как жить зная всё это?</w:t>
        <w:br/>
        <w:br/>
        <w:t xml:space="preserve">Я сейчас ещё подумал, и мне пришла мысль, что если всё может быть ошибкой, тогда и это утвреждение может быть ошибкой, а тогда нет смысла об этом думать. Мне кажется я впал в иллюзию, что в этом мире, что-то не может быть ошибкой и поэтому когда я понял, что все мои наблюдения могут быть ошибкой моё состояние сильно ухудшилось поскольку я потерял последнюю опору. Но теперь когда я понял, что доказано безошибочной опоры не существует в природе, меня перестал интересовать вопрос безошибочных наблюдений на которые я мог бы положиться. Теперь я могу полагаться на наблюдения, зная что они могут быть ошибкой, потому что я понимаю, что всё в этом мире в котором я живу такое и тут нет другого выбора. </w:t>
        <w:br/>
        <w:br/>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t>Кароче попробую подвести какой-то итог.</w:t>
        <w:br/>
        <w:br/>
        <w:t xml:space="preserve">Я всю жизнь стремился избавляться от ошибок вопсприятия. Но в итоге пришёл к осознанию, что от них невозможно избавиться, потому что всё может быть ошибкой восприятия, даже эти слова, которые я сейчас пишу. Так что нет смысла думать о том, что является ошибкой восприятия а что ей не является, потому что всё может быть ошибкой. Нет смысла думать о том что я вижу и пытаться понять что я вижу, поскольку я не могу верить, что я вижу то, что вижу, потому что я не могу доказать себе что это не ошибка моего восприятия. Кароче мы верим, что мы видим, то что видим, а дальше мы верим во всё остальное, например в дополнение мы можем верить ещё и в то, что то, что мы видим это то, что есть на самом деле. Дальше мы можем верить, что то что мы видим что-то значит и из того что мы видим что-то следует. Так же мы описываем всё это словами и верим в слова и начинаем контролировать и изменять этими словами себя и реальность что бы получить удовольствие. В общем корень всех проблем это не вера в то, что мои наблюдения это реальность, а вера в то что у меня вообще есть какие-то наблюдения. Возможно все мои наблюдения это ошибка моего восприятия и их на самом деле нет, возможно я не вижу то, что вижу.   </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t xml:space="preserve">Кароче, я сначала я достиг состояния полной дереализации и деперсонализации. Сначала это состояние казалось плохим. Но потом я понял почему мне плохо, мне плохо потому что я продолжаю думать о тех состояниях которые у меня были когда я ещё верил, что я вижу то, что вижу. Если понять, что тех состояний у меня больше никогда уже не будет, потому что я больше никогда снова не поверю, что я вижу то, что вижу тогда я перестану думать о том чего лишился и всё станет отлично. Дальше как только я перестал думать о прошлых потерянных состояниях я могу почувствовать различные желания. Я могу просто начать им следовать не задавая себе никаких вопросов. Очень важно не задаваться вопросом «что я хочу?», потому что ответив на него я сразу потеряю своё состояние, я начну верить, в то, что я вижу, я начну верить что желание которое я чувствую я его чувствую. Если я не верю, что я наблюдаю желание которое я наблюдаю, тогда я не могу ответить на вопрос что я хочу, наблюдаемые желания не достоверны я не могу это наблюдение использовать для ответа на вопрос «что я хочу», если я всё же использую какое-то наблюдение для ответа на какой-то вопрос, тогда это говорит о том, что я верю что я это вижу и тогда моё состояние испортиться ибо желание которое изначально было дереализованным стало реальным для меня и я начал серьёзно к нему относится что портит состояние. </w:t>
        <w:br/>
        <w:br/>
        <w:t xml:space="preserve">Итого. Сейчас я живу с состоянии полной перманентной дереализации всего и деперсонализации. Я не думаю о прошлой жизни, когда я верил, что я вижу то что вижу, и не думаю о прошлых состояниях основанных на той вере. Я не делаю то, что хочу, без веры, что я чувствую желание которое я чувствую. Дереализация это когда не веришь, что видишь то, что видишь, слышишь то, что слышишь, чувствуешь то, что чувствуешь, ощущаешь то, что ощущаешь. Для меня всё нереально, но поскольку я понимаю что мир так устроен, что в нём нет ничего реального то меня это никак не беспокоит, любой опыт может быть ошибкой восприятия, любой опыт может быть нереален. Реальный опыт это опыт реальность которого я могу себе доказать, но такого опыта не существует, любой опыт может быть ошибкой восприятия и я никогда не смогу его проверить на истинность. Я не верю, что я существую, я </w:t>
      </w:r>
      <w:r>
        <w:rPr>
          <w:rFonts w:ascii="Calibri" w:hAnsi="Calibri"/>
        </w:rPr>
        <w:t>не верю что что-то вообще существует, возможно всё что со мной происходит ничего этого нет.</w:t>
      </w:r>
      <w:r>
        <w:rPr>
          <w:rFonts w:ascii="Calibri" w:hAnsi="Calibri"/>
        </w:rPr>
        <w:t xml:space="preserve">  </w:t>
        <w:br/>
        <w:br/>
      </w:r>
      <w:r>
        <w:rPr>
          <w:rFonts w:ascii="Calibri" w:hAnsi="Calibri"/>
        </w:rPr>
        <w:t xml:space="preserve">Я столкнулся с ситуацией, что я не чувствую желания писать гайд для других, мне больше хотелось делать другие вещи, но потом я подумал что на этом можно заработать, ведь мне всё равно нужны деньги и я всё равно буду их как то зарабатывать, почему бы не заработать их моими знаниями? Когда я понял, что я хотел бы заработать денег и хотел бы писать гайд с целью заработать на этом, тогда мне захотелось что-то сделать с этим наблюдением, мне захотелось создать в своей голове описание, что «я хочу писать гайд, что бы заработать денег». Я хотел контролировать себя этим описанием, что бы точно сделать то что я хочу. Но это действие тут же испортило мне состояние, из состояние неопределенности того «что я хочу?» я перевёл себя в состояние определённости поверив что наблюдение какого-то чувства может дать мне эту определённость. Кароче я понял, что с моими наблюдениями ничего не нужно делать, если я вижу желание с ним ничего не нужно делать, можно просто сразу делать то что хочешь, не пытаясь назвать это «моим желанием». Я не могу ничего назвать «моим желанием» потому что я не верю, что я что-то вижу и что-то чувствую. Я задавался вопросом, чем же тогда являются мои наблюдения, чувства, ощущения если они не являются моими наблюдениями, чувствами и ощущениями? Я не знаю ответа на этот вопрос, я не знаю что находится перед моими глазами, я не знаю что находится у меня в голове, я не знаю что это такое. Раньше я верил, что перед моими глазами то, что я наблюдаю. Ещё я верил, что перед моими глазами то, что есть и то чего нет, тоесть реальность. Ещё я верил, что перед моими глазами то, что что-то значит. Ещё я верил, что перед моими глазами то из чего что-то следует. Любое утверждение о том, что перед моими глазами может быть ошибкой, даже утверждение что перед моими глазами то, что я вижу. </w:t>
        <w:br/>
        <w:br/>
      </w:r>
      <w:r>
        <w:rPr>
          <w:rFonts w:ascii="Calibri" w:hAnsi="Calibri"/>
        </w:rPr>
        <w:t xml:space="preserve">Ещё одна точка зрения с которой можно понять что я имею ввиду. Вообще вся эта история началась с того, что я задумался о том, что может быть когда я опубликую свои записи другие люди найдут в них ошибку восприятия, котору я сам не заметил. Эту вероятность невозможно исключить. Когда я это понял, я сразу же потерял своё хорошее состояние которое держалось на вере, что мои наблюдения верны и я ни в чём не ошибаюсь. Я понял, что моя вера, что мои наблюдения верны ничем не обоснована кроме верой, что я действительно вижу то, что вижу. Сначала я подумал, что мне просто нужно что бы другие люди подтвердили мне что мои наблюдения верны, но потом я сразу подумал что другие люди не могут быть достоверным источником. Даже если наблюдения всех людей совпадут с моими наблюдениям это ничего не доказывает, возможно мы все имеем одинаковую ошибку восприятия. Когда я понял что эту вероятность невозможно исключить, я понял что в принципе невозможно проверить, что все мои наблюдения которые я так тщательно изучал не являются ошибкой моего восприятия. Я могу скольку угодно перепроверять свои наблюдения, разглядывать их и описывать их, но это никак не избавит меня от вероятности что все эти наблюдения ошибка моего восприятия и тогда всё моё изучение этих наблюдений тоже ошибка. </w:t>
        <w:br/>
        <w:br/>
      </w:r>
      <w:r>
        <w:rPr>
          <w:rFonts w:ascii="Calibri" w:hAnsi="Calibri"/>
        </w:rPr>
        <w:t>Ещё раз объясню. Возьмём для примера другого человека. Ему может показаться, что он видел змею, но я видел, что это просто была палка похожа я на змею. Предположим что в данной ситуации я прав, там действительно была просто палка. Тот человек будет верить, что он видел змею, но я ему скажу, что у него случилась ошибка восприятия и там не было змеи. Кажется, что люди могут проверять друг друга на ошибки восприятия, но это не так. В ситуации ошибка восприятия могла быть не только у того человека, но и у меня, возможно то что я видел змею это тоже ошибка моего восприяти, возможно то, что вся эта ситуация произошла это всё одна большая ошибка восприяти и это уже никто не сможет доказать или опровергнуть. Я не могу верить, что я видел то, что видел, даже если другие люди это подтвер</w:t>
      </w:r>
      <w:r>
        <w:rPr>
          <w:rFonts w:ascii="Calibri" w:hAnsi="Calibri"/>
        </w:rPr>
        <w:t>ж</w:t>
      </w:r>
      <w:r>
        <w:rPr>
          <w:rFonts w:ascii="Calibri" w:hAnsi="Calibri"/>
        </w:rPr>
        <w:t xml:space="preserve">дают. </w:t>
        <w:br/>
        <w:br/>
      </w:r>
      <w:r>
        <w:rPr>
          <w:rFonts w:ascii="Calibri" w:hAnsi="Calibri"/>
        </w:rPr>
        <w:t>Речь не о том, что я не вижу то, что вижу, а о том, что я не могу верить в это. Я могу всё также жить в дереализованном мире точно так же как когда он казался реальным, отличие только в том, что теперь я не верю в его реальность. То реален мир перед моими глазами или нет влияет только на моё состояние, если мир реален то я беспокоюсь о нём, если нет, то моё состояние не зависит от того, что я вижу, слышу, чувстую, ощущаю. Хотя уточню, дело не в том, что я не верю в его реальность, я не верю в то, что он вообще есть.</w:t>
        <w:br/>
        <w:br/>
        <w:t xml:space="preserve">Ещё раз. Раньше я тчательно вглядывался в свои наблюдения и чувства пытаясь понять что происходит и когда я понимал что происходит моё состояние менялось. Раньше я описывал свои наблюдения которые я считал реальность. Потом я понял, что я не могу доказать себе реальность своих наблюдений и перестал верить, что мои наблюдения это реальность. Тоесть раньше описания описывали реальность, потом я понял что описания описывают лишь мои наблюдения, которые не имеют доказаного отношения к реальности, а теперь всё ещё жёстче, описания описывают то, что возможно даже не является тем, что я вижу. Что же описывают описания? Неведомое нечто. Описания не описывают мои наблюдения, потому что то что они описывают возможно является ошибкой моего восприятия. Чем являет наблюдение, которое является ошибкой восприятия? Что это такое? Иллюзия? Что такое иллюзия? У меня нет ответа на этот вопрос. Опять же пример с человеко которому показалось что он увидел змею. Он описал своё наблюдение, что он увидел змею. Чем является его описание, если я опровергнул его наблюдение доказав ему что это была просто палка? Сначала его описание ему казалось описанием реальности или описанием того что он видел, но когда он понял, что это наблюдение было ошибкой восприятие, это описание больше не является тем что он видел, это становится описанием иллюзии которую он видел. Что такое описание иллюзии? Как понять что является описанием того, что я видел, а что является описанием иллюзии? Что если все описания людей это описание иллюзий? У меня нет никаких оснований верить, что все мои наблюдения и их описание не является ошибкой моего восприятия и не являются иллюзией. Я не могу полагаться на свои наблюдения ни с какой точки зрения, потому что все они могут быть ошибочны. Все мои наблюдения ничем принципиально не отличаются от наблюдения которое было у того человека который видел змею вместо палки, он видел то, чего не существовало. Возможно я сейчас тоже вижу то, чего не существует. </w:t>
      </w:r>
      <w:r>
        <w:rPr>
          <w:rFonts w:ascii="Calibri" w:hAnsi="Calibri"/>
        </w:rPr>
        <w:t xml:space="preserve">Может показаться что мои наблюдения могут проверить другие люди, но нет, они тоже могут ошибаться, все могут ошибаться во всём, всё может быть одной большой ошибкой восприятия. </w:t>
        <w:br/>
        <w:br/>
        <w:t>Поставлю себя на место человека которому показалось что он видел змею, хотя это была палка, какой у меня есть способ проверить что я видел то, что видел и мне это не показалось? Единственное что я могу сделать в такой ситуаии это пойти и посмотреть снова только внимательнее, в итоге я увижу что это была палка а не змея и теперь я буду верить, что я видел палку. Как я могу проверить, что я видел палку и мне это не показалось? Единственное что я могу сделать в такой ситуации это пойти и посмотреть снова только внимательнее, в итоге я снова увиже тоже самое, а именно палку. Но если первый раз это была ошибка восприятия, то как я могу верить, что второй и третий раз это не такая же ошибка восприятия? Отличие только в том, что первый раз моё мнение изменилось после повтороного наблюдения, а второй раз нет, но это не значит, что второй раз я не ошибаюсь, возможно просто я не увидел ошибки. И даже если все люди подтвердят что они видят палк</w:t>
      </w:r>
      <w:r>
        <w:rPr>
          <w:rFonts w:ascii="Calibri" w:hAnsi="Calibri"/>
        </w:rPr>
        <w:t>у</w:t>
      </w:r>
      <w:r>
        <w:rPr>
          <w:rFonts w:ascii="Calibri" w:hAnsi="Calibri"/>
        </w:rPr>
        <w:t xml:space="preserve"> а не змею, это не значит, что мы все просто не можем увидеть ошибку своего восприятия. </w:t>
      </w:r>
      <w:r>
        <w:rPr>
          <w:rFonts w:ascii="Calibri" w:hAnsi="Calibri"/>
        </w:rPr>
        <w:t xml:space="preserve">Я хочу сказать, что у меня нет оснований верить, даже после тысячекратной проверки своих наблюдений на ошибки, что всё равно частично или полностью все мои наблюдения ошибочны. От этой вероятности невозможно избавиться. Лично я, понимая это теряю возможность верить, что я вижу то, что вижу, я не могу верить, даже после проверки что я вижу палку а не змею, что я вижу палку, потому что это может быть чем угодно ещё или вообще на месте палки нет вообще ничего и меня нет и палки нет, ничего нет. Ведь не обязательно что-то должно быть на месте иллюзии, иногда за ошибкой восприятия вообще не стоит ничего. Если все мои наблюдения это ошибка восприятия которую я не могу увидеть сколько бы раз я не смотрел, тогда возможно за всем что я вижу ничего не стоит, тогда я не могу верить, что я что-то вижу. </w:t>
        <w:br/>
        <w:br/>
        <w:t xml:space="preserve">Почему я не могу верить, что я вижу то, что вижу? Ведь я могу сказать, что я вижу иллюзию? Но ведь я не знаю что я вижу, может это змея, может палка, может ничего. Я не могу сказать вижу я что-то или нет и если вижу не могу сказать что именно. Не важно что я вижу, главное это то, что я не могу верить, что я вижу то или иное. Глядя на палку я не могу верить, что я вижу палку, поскольку это может быть змея. Глядя на змею я не могу верить, что это змея, поскольку может быть это палка. Глядя на всё вокруг я не могу верить, что я вижу то, что вижу, потому что возможно это всё ошибка восприятия вплоть до того, что этого всего вообще нет. Очевидно, что даже если я не верю, что я вижу змею но при этом мне кажется что я вижу змею, я могу действовать основываясь на непроверенные наблюдениях, несмотря на их непроверенность, это совершенно нормальное поведение в мире в котором нет ничего проверенного и всё может быть ошибкой восприятия, </w:t>
      </w:r>
      <w:r>
        <w:rPr>
          <w:rFonts w:ascii="Calibri" w:hAnsi="Calibri"/>
        </w:rPr>
        <w:t>включая моё наблюдение, что всё может быть ошибкой восприятия</w:t>
      </w:r>
      <w:r>
        <w:rPr>
          <w:rFonts w:ascii="Calibri" w:hAnsi="Calibri"/>
        </w:rPr>
        <w:t xml:space="preserve">.  </w:t>
        <w:br/>
        <w:t xml:space="preserve">Это кстати объясняет почему я делаю то, что хочу. У меня есть какое-то непроверенное чувство желания и я всё равно могу ему следовать, даже зная, что это может быть ошибкой восприятия. Я не верю что моё желание точно не является ошибкой восприятия </w:t>
      </w:r>
      <w:r>
        <w:rPr>
          <w:rFonts w:ascii="Calibri" w:hAnsi="Calibri"/>
        </w:rPr>
        <w:t>и я не верю что это чувство отображает что я хочу</w:t>
      </w:r>
      <w:r>
        <w:rPr>
          <w:rFonts w:ascii="Calibri" w:hAnsi="Calibri"/>
        </w:rPr>
        <w:t xml:space="preserve">. Вот я понял, ключевое это то, что я не верю, что я точно не ошибаюсь и что мои наблюдения верны. Возможно все мои наблюдения не верны и все они ошибка моего восприятия. У меня нет никакого способа доказать себе </w:t>
      </w:r>
      <w:r>
        <w:rPr>
          <w:rFonts w:ascii="Calibri" w:hAnsi="Calibri"/>
        </w:rPr>
        <w:t>что я не ошибаюсь</w:t>
      </w:r>
      <w:r>
        <w:rPr>
          <w:rFonts w:ascii="Calibri" w:hAnsi="Calibri"/>
        </w:rPr>
        <w:t>, поэтому я никак не могу в это верить.</w:t>
        <w:br/>
        <w:br/>
      </w:r>
      <w:r>
        <w:rPr>
          <w:rFonts w:ascii="Calibri" w:hAnsi="Calibri"/>
        </w:rPr>
        <w:t>Верить что я вижу то, что вижу, значит верить что я вижу палку или змею, но ни то ни то, невозможно доказать или опровергнуть, даже если сделать миллион повторных детальных наблюдений.</w:t>
        <w:br/>
        <w:br/>
        <w:t xml:space="preserve">В общем важно увидеть, что моё состояние держиться на вере, что мои наблюдения не ошибочны и верны. Когда я теряю эту веру я теряю состояние которое держалось на этой вере. Как только потерял состояние можно долго думать об этой потере и искать сопособ вернуть былое состояние, но потеряв эту веру нужно понять, что былое состояние можно вернуть только вернув былую веру, но это более невозможно, а значит то состояние невозможно вернуть. Нужно забыть старое состояние и перестать к нему стремиться, его больше не будет никогда поскольку оно держалось на заблуждении которое навсегда разрушено. Я снова и снова могу думать о тех якобы верных наблюдениях на которых держалось моё состояние типа «я не могу ничему верить, потому что не могу ничего доказать» и всё что из этого дальше следует, всё это наблюдения в которые я верил, что они верные и эта вера давала мне какое-то состояние хорошее, которое я больше не могу получить. Тоесть я больше не могу получить никакое состояние с помощью каких-либо наблюдений, потому что я не верю что я наблюдаю эти наблюдения, я не верю, что эти наблюдения не ошибка восприятия. Тем более я не могу получить никакого состояние с помощью слов, описаний и т. д. потому что всё это базируется на наблюдениях которые возможно являются ошибкой восприятия. Я полностью отвязал своё состояние от любых наблюдений, слов, описаний и т. д. и больше не думаю о построении себя и своей жизни с помощью накопления каких-то наблюдений и описаний в которые я верю как безошибочные и верные. </w:t>
      </w:r>
      <w:r>
        <w:rPr>
          <w:rFonts w:ascii="Calibri" w:hAnsi="Calibri"/>
        </w:rPr>
        <w:t xml:space="preserve">Я не пытаюсь ничего описать, с целью потом этим контролировать себя и реальность, потому что контролировать себя и реальность описанием наблюдений которые возможно являются моей ошибкой восприятия это просто бред. Я не хочу контролировать и изменять реальность полагаясь на описание которое возможно описывает то, чего вообще нет. Что контролировать и изменять реальность мне нужно знать как, а для этого мне нужно знать что я вижу, но я не могу этого знать, я даже не могу знать что я вообще что-то вижу. Это немного напоминает матрицу, возможно я сейчас в капсуле и вся моя жизнь это иллюзия, отличие только в том, что даже если бы это было так, даже проснувшись ничего не оберегает меня от того, что это иллюзия что я проснулся и возможно это всё ещё ошибка восприятия. Я просто не могу верить в реальность происходещего и в то, что вообще что-то происходит. </w:t>
      </w:r>
      <w:r>
        <w:rPr>
          <w:rFonts w:ascii="Calibri" w:hAnsi="Calibri"/>
        </w:rPr>
        <w:t xml:space="preserve">Я не могу верить, что мои описания описывают то, что я вижу и то, чего я не вижу. Раньше я перестал верить, что мои слова описавают то, что есть и то чего нет, я думал что они описывают только то, что я вижу и то чего я не вижу, но теперь я даже не верю, что слова описывают то, что я вижу и то, чего я не вижу, возможно я не вижу того, что я вижу и эти слова описывают иллюзорное наблюдение. Если я не </w:t>
      </w:r>
      <w:r>
        <w:rPr>
          <w:rFonts w:ascii="Calibri" w:hAnsi="Calibri"/>
        </w:rPr>
        <w:t xml:space="preserve">верю что </w:t>
      </w:r>
      <w:r>
        <w:rPr>
          <w:rFonts w:ascii="Calibri" w:hAnsi="Calibri"/>
        </w:rPr>
        <w:t>вижу то, что вижу, тогда я не могу верить, что слова описывают то, что я вижу.</w:t>
      </w:r>
      <w:r>
        <w:rPr>
          <w:rFonts w:ascii="Calibri" w:hAnsi="Calibri"/>
        </w:rPr>
        <w:t xml:space="preserve">   </w:t>
      </w:r>
      <w:r>
        <w:rPr>
          <w:rFonts w:ascii="Calibri" w:hAnsi="Calibri"/>
        </w:rPr>
        <w:t xml:space="preserve">   </w:t>
      </w:r>
      <w:r>
        <w:rPr>
          <w:rFonts w:ascii="Calibri" w:hAnsi="Calibri"/>
        </w:rPr>
        <w:br/>
        <w:br/>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6</Pages>
  <Words>3602</Words>
  <Characters>17148</Characters>
  <CharactersWithSpaces>20789</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2026-03-17T16:24:55Z</dcterms:created>
  <dc:creator/>
  <dc:description/>
  <dc:language>ru-RU</dc:language>
  <cp:lastModifiedBy/>
  <dcterms:modified xsi:type="dcterms:W3CDTF">2026-03-17T16:24:56Z</dcterms:modified>
  <cp:revision>2</cp:revision>
  <dc:subject/>
  <dc:title>Calibri</dc:title>
</cp:coreProperties>
</file>